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EDE10F" w14:textId="77777777" w:rsidR="00073618" w:rsidRPr="000445D5" w:rsidRDefault="00073618" w:rsidP="00073618">
      <w:pPr>
        <w:tabs>
          <w:tab w:val="right" w:pos="9072"/>
        </w:tabs>
        <w:jc w:val="right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2.5.3</w:t>
      </w:r>
      <w:r w:rsidRPr="000445D5">
        <w:rPr>
          <w:rFonts w:ascii="Verdana" w:hAnsi="Verdana"/>
          <w:bCs/>
          <w:sz w:val="16"/>
          <w:szCs w:val="16"/>
        </w:rPr>
        <w:t xml:space="preserve"> – Zał.</w:t>
      </w:r>
      <w:r>
        <w:rPr>
          <w:rFonts w:ascii="Verdana" w:hAnsi="Verdana"/>
          <w:bCs/>
          <w:sz w:val="16"/>
          <w:szCs w:val="16"/>
        </w:rPr>
        <w:t xml:space="preserve"> 5 </w:t>
      </w:r>
      <w:r w:rsidRPr="00583579">
        <w:rPr>
          <w:rFonts w:ascii="Verdana" w:hAnsi="Verdana"/>
          <w:bCs/>
          <w:i/>
          <w:iCs/>
          <w:sz w:val="16"/>
          <w:szCs w:val="16"/>
        </w:rPr>
        <w:t>Wzór protokołu o komisyjnym zniszczeniu weksla</w:t>
      </w:r>
    </w:p>
    <w:p w14:paraId="22DFDDEF" w14:textId="77777777" w:rsidR="0090324B" w:rsidRPr="00CD5E14" w:rsidRDefault="0090324B" w:rsidP="00E52423">
      <w:pPr>
        <w:spacing w:after="0" w:line="240" w:lineRule="auto"/>
        <w:jc w:val="right"/>
        <w:rPr>
          <w:rFonts w:ascii="Verdana" w:eastAsia="Times New Roman" w:hAnsi="Verdana"/>
          <w:sz w:val="16"/>
          <w:szCs w:val="18"/>
          <w:lang w:eastAsia="pl-PL"/>
        </w:rPr>
      </w:pPr>
    </w:p>
    <w:p w14:paraId="0151D95E" w14:textId="77777777" w:rsidR="0090324B" w:rsidRPr="009A7EDA" w:rsidRDefault="0090324B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3C0C9FD3" w14:textId="77777777" w:rsidR="0090324B" w:rsidRPr="00776F81" w:rsidRDefault="00073618" w:rsidP="0093553D">
      <w:pPr>
        <w:spacing w:after="0" w:line="240" w:lineRule="auto"/>
        <w:jc w:val="right"/>
        <w:rPr>
          <w:rFonts w:ascii="Verdana" w:eastAsia="Times New Roman" w:hAnsi="Verdana"/>
          <w:iCs/>
          <w:sz w:val="18"/>
          <w:szCs w:val="18"/>
          <w:lang w:eastAsia="pl-PL"/>
        </w:rPr>
      </w:pPr>
      <w:r>
        <w:rPr>
          <w:rFonts w:ascii="Verdana" w:eastAsia="Times New Roman" w:hAnsi="Verdana"/>
          <w:iCs/>
          <w:sz w:val="18"/>
          <w:szCs w:val="18"/>
          <w:lang w:eastAsia="pl-PL"/>
        </w:rPr>
        <w:t>Miejscowość, data</w:t>
      </w:r>
    </w:p>
    <w:p w14:paraId="4B5C2FBA" w14:textId="77777777" w:rsidR="0093553D" w:rsidRPr="0093553D" w:rsidRDefault="0093553D" w:rsidP="0093553D">
      <w:pPr>
        <w:spacing w:after="0" w:line="240" w:lineRule="auto"/>
        <w:jc w:val="right"/>
        <w:rPr>
          <w:rFonts w:ascii="Verdana" w:eastAsia="Times New Roman" w:hAnsi="Verdana"/>
          <w:iCs/>
          <w:sz w:val="18"/>
          <w:szCs w:val="18"/>
          <w:lang w:eastAsia="pl-PL"/>
        </w:rPr>
      </w:pPr>
    </w:p>
    <w:p w14:paraId="2A9FE237" w14:textId="77777777" w:rsidR="0090324B" w:rsidRDefault="0090324B" w:rsidP="00E52423">
      <w:pPr>
        <w:spacing w:after="0" w:line="240" w:lineRule="auto"/>
        <w:rPr>
          <w:rFonts w:ascii="Verdana" w:eastAsia="Times New Roman" w:hAnsi="Verdana"/>
          <w:iCs/>
          <w:sz w:val="14"/>
          <w:szCs w:val="14"/>
          <w:lang w:eastAsia="pl-PL"/>
        </w:rPr>
      </w:pPr>
    </w:p>
    <w:p w14:paraId="52B6242F" w14:textId="77777777" w:rsidR="0090324B" w:rsidRPr="00A57877" w:rsidRDefault="0090324B" w:rsidP="00A57877">
      <w:pPr>
        <w:spacing w:after="0" w:line="240" w:lineRule="auto"/>
        <w:jc w:val="center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hAnsi="Verdana"/>
          <w:b/>
          <w:bCs/>
          <w:sz w:val="18"/>
          <w:szCs w:val="18"/>
        </w:rPr>
        <w:t>Protokół zniszczenia weksla własnego in blanco wraz z deklaracją wekslową</w:t>
      </w:r>
      <w:r w:rsidR="008E781C">
        <w:rPr>
          <w:rFonts w:ascii="Verdana" w:hAnsi="Verdana"/>
          <w:b/>
          <w:bCs/>
          <w:sz w:val="18"/>
          <w:szCs w:val="18"/>
        </w:rPr>
        <w:t xml:space="preserve"> w ramach RPO WSL 2014-2020</w:t>
      </w:r>
    </w:p>
    <w:p w14:paraId="3096EE80" w14:textId="77777777" w:rsidR="0090324B" w:rsidRPr="009A7EDA" w:rsidRDefault="0090324B" w:rsidP="00E52423">
      <w:pPr>
        <w:spacing w:after="0" w:line="240" w:lineRule="auto"/>
        <w:rPr>
          <w:rFonts w:ascii="Verdana" w:eastAsia="Times New Roman" w:hAnsi="Verdana"/>
          <w:iCs/>
          <w:sz w:val="14"/>
          <w:szCs w:val="14"/>
          <w:lang w:eastAsia="pl-PL"/>
        </w:rPr>
      </w:pPr>
    </w:p>
    <w:p w14:paraId="29486CA8" w14:textId="77777777" w:rsidR="0090324B" w:rsidRPr="009A7EDA" w:rsidRDefault="0090324B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5A7D3FCC" w14:textId="77777777" w:rsidR="0090324B" w:rsidRDefault="0090324B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12055BFD" w14:textId="77777777" w:rsidR="0090324B" w:rsidRDefault="0090324B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72A6BB72" w14:textId="77777777" w:rsidR="0090324B" w:rsidRPr="009A7EDA" w:rsidRDefault="0090324B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0171E9A5" w14:textId="77777777" w:rsidR="0090324B" w:rsidRPr="00A57877" w:rsidRDefault="0090324B" w:rsidP="00A57877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Komisja w składzie:</w:t>
      </w:r>
    </w:p>
    <w:p w14:paraId="0A1D21B5" w14:textId="77777777" w:rsidR="0090324B" w:rsidRPr="00A57877" w:rsidRDefault="0090324B" w:rsidP="00A57877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1AA2CA2A" w14:textId="77777777" w:rsidR="0090324B" w:rsidRPr="00A57877" w:rsidRDefault="00BD7F70" w:rsidP="00A57877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</w:p>
    <w:p w14:paraId="72326F14" w14:textId="77777777" w:rsidR="0090324B" w:rsidRDefault="0090324B" w:rsidP="00A57877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P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rzewodniczący:                   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……………………………</w:t>
      </w:r>
      <w:r w:rsidR="004F22CE">
        <w:rPr>
          <w:rFonts w:ascii="Verdana" w:eastAsia="Times New Roman" w:hAnsi="Verdana"/>
          <w:b/>
          <w:sz w:val="18"/>
          <w:szCs w:val="18"/>
          <w:lang w:eastAsia="pl-PL"/>
        </w:rPr>
        <w:t>………………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  </w:t>
      </w:r>
    </w:p>
    <w:p w14:paraId="13DC5535" w14:textId="77777777" w:rsidR="0090324B" w:rsidRDefault="0090324B" w:rsidP="00A57877">
      <w:pPr>
        <w:spacing w:after="0" w:line="240" w:lineRule="auto"/>
        <w:rPr>
          <w:rFonts w:ascii="Verdana" w:eastAsia="Times New Roman" w:hAnsi="Verdana"/>
          <w:b/>
          <w:color w:val="000000"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                                     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(imię, nazwisko oraz </w:t>
      </w:r>
      <w:r w:rsidRPr="00A57877">
        <w:rPr>
          <w:rFonts w:ascii="Verdana" w:eastAsia="Times New Roman" w:hAnsi="Verdana"/>
          <w:b/>
          <w:color w:val="000000"/>
          <w:sz w:val="18"/>
          <w:szCs w:val="18"/>
          <w:lang w:eastAsia="pl-PL"/>
        </w:rPr>
        <w:t>stanowisko)</w:t>
      </w:r>
    </w:p>
    <w:p w14:paraId="06BD8296" w14:textId="77777777" w:rsidR="0093553D" w:rsidRDefault="0093553D" w:rsidP="00A57877">
      <w:pPr>
        <w:spacing w:after="0" w:line="240" w:lineRule="auto"/>
        <w:rPr>
          <w:rFonts w:ascii="Verdana" w:eastAsia="Times New Roman" w:hAnsi="Verdana"/>
          <w:b/>
          <w:color w:val="000000"/>
          <w:sz w:val="18"/>
          <w:szCs w:val="18"/>
          <w:lang w:eastAsia="pl-PL"/>
        </w:rPr>
      </w:pPr>
    </w:p>
    <w:p w14:paraId="2F476E0A" w14:textId="77777777" w:rsidR="0093553D" w:rsidRPr="00A57877" w:rsidRDefault="0093553D" w:rsidP="00A57877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62553C4A" w14:textId="77777777" w:rsidR="0043715D" w:rsidRDefault="0090324B" w:rsidP="0043715D">
      <w:pPr>
        <w:spacing w:after="0" w:line="240" w:lineRule="auto"/>
        <w:jc w:val="center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</w:t>
      </w:r>
      <w:r w:rsidR="00482E6A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="00482E6A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="00F658C4"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</w:t>
      </w:r>
      <w:r w:rsidR="0046332E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 w:rsidR="00DD600A"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 </w:t>
      </w:r>
    </w:p>
    <w:p w14:paraId="7AF6C7BC" w14:textId="77777777" w:rsidR="0090324B" w:rsidRDefault="0090324B" w:rsidP="00AE35BD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Członek komisji:</w:t>
      </w:r>
      <w:r w:rsidRPr="00AE35BD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         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……………………………</w:t>
      </w:r>
      <w:r w:rsidR="004F22CE">
        <w:rPr>
          <w:rFonts w:ascii="Verdana" w:eastAsia="Times New Roman" w:hAnsi="Verdana"/>
          <w:b/>
          <w:sz w:val="18"/>
          <w:szCs w:val="18"/>
          <w:lang w:eastAsia="pl-PL"/>
        </w:rPr>
        <w:t>………………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  </w:t>
      </w:r>
    </w:p>
    <w:p w14:paraId="685963DE" w14:textId="77777777" w:rsidR="0090324B" w:rsidRDefault="0090324B" w:rsidP="00A57877">
      <w:pPr>
        <w:spacing w:after="0" w:line="240" w:lineRule="auto"/>
        <w:rPr>
          <w:rFonts w:ascii="Verdana" w:eastAsia="Times New Roman" w:hAnsi="Verdana"/>
          <w:b/>
          <w:color w:val="000000"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                                     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(imię, nazwisko oraz </w:t>
      </w:r>
      <w:r w:rsidRPr="00A57877">
        <w:rPr>
          <w:rFonts w:ascii="Verdana" w:eastAsia="Times New Roman" w:hAnsi="Verdana"/>
          <w:b/>
          <w:color w:val="000000"/>
          <w:sz w:val="18"/>
          <w:szCs w:val="18"/>
          <w:lang w:eastAsia="pl-PL"/>
        </w:rPr>
        <w:t>stanowisko)</w:t>
      </w:r>
    </w:p>
    <w:p w14:paraId="48591D21" w14:textId="77777777" w:rsidR="0093553D" w:rsidRPr="00A57877" w:rsidRDefault="0093553D" w:rsidP="00A57877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1DBF60E5" w14:textId="77777777" w:rsidR="0090324B" w:rsidRDefault="0090324B" w:rsidP="00A57877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    </w:t>
      </w:r>
    </w:p>
    <w:p w14:paraId="51F4E5DD" w14:textId="77777777" w:rsidR="0093553D" w:rsidRDefault="0093553D" w:rsidP="00BD7F70">
      <w:pPr>
        <w:spacing w:after="0" w:line="240" w:lineRule="auto"/>
        <w:ind w:left="3969" w:hanging="1245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3B2343B9" w14:textId="77777777" w:rsidR="0090324B" w:rsidRDefault="0090324B" w:rsidP="00AE35BD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Członek komisji:</w:t>
      </w:r>
      <w:r w:rsidRPr="00AE35BD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         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……………………………</w:t>
      </w:r>
      <w:r w:rsidR="004F22CE">
        <w:rPr>
          <w:rFonts w:ascii="Verdana" w:eastAsia="Times New Roman" w:hAnsi="Verdana"/>
          <w:b/>
          <w:sz w:val="18"/>
          <w:szCs w:val="18"/>
          <w:lang w:eastAsia="pl-PL"/>
        </w:rPr>
        <w:t>………………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</w:p>
    <w:p w14:paraId="52E9F463" w14:textId="77777777" w:rsidR="0090324B" w:rsidRPr="00A57877" w:rsidRDefault="0090324B" w:rsidP="00AE35BD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                                     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(imię, nazwisko oraz </w:t>
      </w:r>
      <w:r w:rsidRPr="00A57877">
        <w:rPr>
          <w:rFonts w:ascii="Verdana" w:eastAsia="Times New Roman" w:hAnsi="Verdana"/>
          <w:b/>
          <w:color w:val="000000"/>
          <w:sz w:val="18"/>
          <w:szCs w:val="18"/>
          <w:lang w:eastAsia="pl-PL"/>
        </w:rPr>
        <w:t>stanowisko)</w:t>
      </w:r>
    </w:p>
    <w:p w14:paraId="74514E2E" w14:textId="77777777" w:rsidR="0090324B" w:rsidRPr="00A57877" w:rsidRDefault="0090324B" w:rsidP="00A57877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6E314134" w14:textId="77777777" w:rsidR="0090324B" w:rsidRPr="00A57877" w:rsidRDefault="0090324B" w:rsidP="00A57877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729F69E3" w14:textId="77777777" w:rsidR="0090324B" w:rsidRPr="00A57877" w:rsidRDefault="0090324B" w:rsidP="00A57877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68AE2F5C" w14:textId="77777777" w:rsidR="0090324B" w:rsidRPr="00A57877" w:rsidRDefault="0090324B" w:rsidP="00A57877">
      <w:pPr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7D5BCD09" w14:textId="77777777" w:rsidR="0090324B" w:rsidRPr="0059323E" w:rsidRDefault="0090324B" w:rsidP="0059323E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59323E">
        <w:rPr>
          <w:rFonts w:ascii="Verdana" w:eastAsia="Times New Roman" w:hAnsi="Verdana"/>
          <w:sz w:val="18"/>
          <w:szCs w:val="18"/>
          <w:lang w:eastAsia="pl-PL"/>
        </w:rPr>
        <w:t>W związku z</w:t>
      </w:r>
      <w:r w:rsidR="000F3880" w:rsidRPr="0059323E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="00091B74">
        <w:rPr>
          <w:rFonts w:ascii="Verdana" w:eastAsia="Times New Roman" w:hAnsi="Verdana"/>
          <w:sz w:val="18"/>
          <w:szCs w:val="18"/>
          <w:lang w:eastAsia="pl-PL"/>
        </w:rPr>
        <w:t>rozwiązaniem umowy o dofinansowanie oraz prośbą Beneficjenta o komisyjne zniszczenie weksla wraz z deklaracją wekslową złożonymi</w:t>
      </w:r>
      <w:r w:rsidRPr="0059323E">
        <w:rPr>
          <w:rFonts w:ascii="Verdana" w:eastAsia="Times New Roman" w:hAnsi="Verdana"/>
          <w:sz w:val="18"/>
          <w:szCs w:val="18"/>
          <w:lang w:eastAsia="pl-PL"/>
        </w:rPr>
        <w:t xml:space="preserve"> w Śląskim Centrum Przedsiębior</w:t>
      </w:r>
      <w:r w:rsidR="002B6DDC">
        <w:rPr>
          <w:rFonts w:ascii="Verdana" w:eastAsia="Times New Roman" w:hAnsi="Verdana"/>
          <w:sz w:val="18"/>
          <w:szCs w:val="18"/>
          <w:lang w:eastAsia="pl-PL"/>
        </w:rPr>
        <w:t xml:space="preserve">czości </w:t>
      </w:r>
      <w:r w:rsidR="00091B74">
        <w:rPr>
          <w:rFonts w:ascii="Verdana" w:eastAsia="Times New Roman" w:hAnsi="Verdana"/>
          <w:sz w:val="18"/>
          <w:szCs w:val="18"/>
          <w:lang w:eastAsia="pl-PL"/>
        </w:rPr>
        <w:t>jako zabezpieczenie Umowy</w:t>
      </w:r>
      <w:r w:rsidRPr="0059323E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="00091B74">
        <w:rPr>
          <w:rFonts w:ascii="Verdana" w:eastAsia="Times New Roman" w:hAnsi="Verdana"/>
          <w:sz w:val="18"/>
          <w:szCs w:val="18"/>
          <w:lang w:eastAsia="pl-PL"/>
        </w:rPr>
        <w:t>wymienionej</w:t>
      </w:r>
      <w:r w:rsidR="002B6DDC">
        <w:rPr>
          <w:rFonts w:ascii="Verdana" w:eastAsia="Times New Roman" w:hAnsi="Verdana"/>
          <w:sz w:val="18"/>
          <w:szCs w:val="18"/>
          <w:lang w:eastAsia="pl-PL"/>
        </w:rPr>
        <w:t xml:space="preserve"> w </w:t>
      </w:r>
      <w:r w:rsidR="000F3880" w:rsidRPr="0059323E">
        <w:rPr>
          <w:rFonts w:ascii="Verdana" w:eastAsia="Times New Roman" w:hAnsi="Verdana"/>
          <w:sz w:val="18"/>
          <w:szCs w:val="18"/>
          <w:lang w:eastAsia="pl-PL"/>
        </w:rPr>
        <w:t xml:space="preserve">załączniku numer 1 do protokołu, </w:t>
      </w:r>
      <w:r w:rsidRPr="0059323E">
        <w:rPr>
          <w:rFonts w:ascii="Verdana" w:eastAsia="Times New Roman" w:hAnsi="Verdana"/>
          <w:sz w:val="18"/>
          <w:szCs w:val="18"/>
          <w:lang w:eastAsia="pl-PL"/>
        </w:rPr>
        <w:t>komisja w składzie j</w:t>
      </w:r>
      <w:r w:rsidR="001C5E45">
        <w:rPr>
          <w:rFonts w:ascii="Verdana" w:eastAsia="Times New Roman" w:hAnsi="Verdana"/>
          <w:sz w:val="18"/>
          <w:szCs w:val="18"/>
          <w:lang w:eastAsia="pl-PL"/>
        </w:rPr>
        <w:t xml:space="preserve">ak </w:t>
      </w:r>
      <w:r w:rsidRPr="0059323E">
        <w:rPr>
          <w:rFonts w:ascii="Verdana" w:eastAsia="Times New Roman" w:hAnsi="Verdana"/>
          <w:sz w:val="18"/>
          <w:szCs w:val="18"/>
          <w:lang w:eastAsia="pl-PL"/>
        </w:rPr>
        <w:t>w</w:t>
      </w:r>
      <w:r w:rsidR="001C5E45">
        <w:rPr>
          <w:rFonts w:ascii="Verdana" w:eastAsia="Times New Roman" w:hAnsi="Verdana"/>
          <w:sz w:val="18"/>
          <w:szCs w:val="18"/>
          <w:lang w:eastAsia="pl-PL"/>
        </w:rPr>
        <w:t>yżej</w:t>
      </w:r>
      <w:r w:rsidRPr="0059323E">
        <w:rPr>
          <w:rFonts w:ascii="Verdana" w:eastAsia="Times New Roman" w:hAnsi="Verdana"/>
          <w:sz w:val="18"/>
          <w:szCs w:val="18"/>
          <w:lang w:eastAsia="pl-PL"/>
        </w:rPr>
        <w:t xml:space="preserve"> dokonała </w:t>
      </w:r>
      <w:r w:rsidR="000F3880" w:rsidRPr="0059323E">
        <w:rPr>
          <w:rFonts w:ascii="Verdana" w:eastAsia="Times New Roman" w:hAnsi="Verdana"/>
          <w:sz w:val="18"/>
          <w:szCs w:val="18"/>
          <w:lang w:eastAsia="pl-PL"/>
        </w:rPr>
        <w:t>ich</w:t>
      </w:r>
      <w:r w:rsidRPr="0059323E">
        <w:rPr>
          <w:rFonts w:ascii="Verdana" w:eastAsia="Times New Roman" w:hAnsi="Verdana"/>
          <w:sz w:val="18"/>
          <w:szCs w:val="18"/>
          <w:lang w:eastAsia="pl-PL"/>
        </w:rPr>
        <w:t xml:space="preserve"> zniszczenia.</w:t>
      </w:r>
    </w:p>
    <w:p w14:paraId="45D5D2B2" w14:textId="77777777" w:rsidR="0090324B" w:rsidRPr="0059323E" w:rsidRDefault="0090324B" w:rsidP="0059323E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59323E">
        <w:rPr>
          <w:rFonts w:ascii="Verdana" w:eastAsia="Times New Roman" w:hAnsi="Verdana"/>
          <w:sz w:val="18"/>
          <w:szCs w:val="18"/>
          <w:lang w:eastAsia="pl-PL"/>
        </w:rPr>
        <w:t>Zniszczenie zabezpieczeni</w:t>
      </w:r>
      <w:r w:rsidR="00AB6B17" w:rsidRPr="0059323E">
        <w:rPr>
          <w:rFonts w:ascii="Verdana" w:eastAsia="Times New Roman" w:hAnsi="Verdana"/>
          <w:sz w:val="18"/>
          <w:szCs w:val="18"/>
          <w:lang w:eastAsia="pl-PL"/>
        </w:rPr>
        <w:t>a zostało dokonane na urządzeniach niszczących</w:t>
      </w:r>
      <w:r w:rsidRPr="0059323E">
        <w:rPr>
          <w:rFonts w:ascii="Verdana" w:eastAsia="Times New Roman" w:hAnsi="Verdana"/>
          <w:sz w:val="18"/>
          <w:szCs w:val="18"/>
          <w:lang w:eastAsia="pl-PL"/>
        </w:rPr>
        <w:t xml:space="preserve"> nr</w:t>
      </w:r>
      <w:r w:rsidR="00AB6B17" w:rsidRPr="0059323E">
        <w:rPr>
          <w:rFonts w:ascii="Verdana" w:eastAsia="Times New Roman" w:hAnsi="Verdana"/>
          <w:sz w:val="18"/>
          <w:szCs w:val="18"/>
          <w:lang w:eastAsia="pl-PL"/>
        </w:rPr>
        <w:t>:</w:t>
      </w:r>
      <w:r w:rsidRPr="0059323E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="00A86D78">
        <w:rPr>
          <w:rFonts w:ascii="Verdana" w:eastAsia="Times New Roman" w:hAnsi="Verdana"/>
          <w:sz w:val="18"/>
          <w:szCs w:val="18"/>
          <w:lang w:eastAsia="pl-PL"/>
        </w:rPr>
        <w:t>……………………….</w:t>
      </w:r>
    </w:p>
    <w:p w14:paraId="3700DD64" w14:textId="77777777" w:rsidR="0090324B" w:rsidRPr="00A57877" w:rsidRDefault="0090324B" w:rsidP="00A57877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373A204B" w14:textId="77777777" w:rsidR="000F3880" w:rsidRDefault="000F3880" w:rsidP="00A57877">
      <w:pPr>
        <w:spacing w:after="0" w:line="240" w:lineRule="auto"/>
        <w:rPr>
          <w:rFonts w:ascii="Verdana" w:eastAsia="Times New Roman" w:hAnsi="Verdana"/>
          <w:sz w:val="18"/>
          <w:szCs w:val="18"/>
          <w:u w:val="single"/>
          <w:lang w:eastAsia="pl-PL"/>
        </w:rPr>
      </w:pPr>
    </w:p>
    <w:p w14:paraId="4BF5A45A" w14:textId="77777777" w:rsidR="000F3880" w:rsidRDefault="000F3880" w:rsidP="00A57877">
      <w:pPr>
        <w:spacing w:after="0" w:line="240" w:lineRule="auto"/>
        <w:rPr>
          <w:rFonts w:ascii="Verdana" w:eastAsia="Times New Roman" w:hAnsi="Verdana"/>
          <w:sz w:val="18"/>
          <w:szCs w:val="18"/>
          <w:u w:val="single"/>
          <w:lang w:eastAsia="pl-PL"/>
        </w:rPr>
      </w:pPr>
    </w:p>
    <w:p w14:paraId="29AEF8FF" w14:textId="77777777" w:rsidR="0090324B" w:rsidRPr="00A57877" w:rsidRDefault="0090324B" w:rsidP="00A57877">
      <w:pPr>
        <w:spacing w:after="0" w:line="240" w:lineRule="auto"/>
        <w:rPr>
          <w:rFonts w:ascii="Verdana" w:eastAsia="Times New Roman" w:hAnsi="Verdana"/>
          <w:sz w:val="18"/>
          <w:szCs w:val="18"/>
          <w:u w:val="single"/>
          <w:lang w:eastAsia="pl-PL"/>
        </w:rPr>
      </w:pPr>
      <w:r w:rsidRPr="00A57877">
        <w:rPr>
          <w:rFonts w:ascii="Verdana" w:eastAsia="Times New Roman" w:hAnsi="Verdana"/>
          <w:sz w:val="18"/>
          <w:szCs w:val="18"/>
          <w:u w:val="single"/>
          <w:lang w:eastAsia="pl-PL"/>
        </w:rPr>
        <w:t>Podpisy komisji:</w:t>
      </w:r>
    </w:p>
    <w:p w14:paraId="3893227B" w14:textId="77777777" w:rsidR="0090324B" w:rsidRDefault="0090324B" w:rsidP="00A57877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7F9EAC56" w14:textId="77777777" w:rsidR="00415967" w:rsidRPr="00A57877" w:rsidRDefault="00415967" w:rsidP="00A57877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05464F6A" w14:textId="77777777" w:rsidR="0090324B" w:rsidRPr="00A57877" w:rsidRDefault="0090324B" w:rsidP="00A57877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756145D5" w14:textId="77777777" w:rsidR="0090324B" w:rsidRPr="00A57877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Przewodniczący:                  </w:t>
      </w:r>
      <w:r w:rsidR="003B5F7A">
        <w:rPr>
          <w:rFonts w:ascii="Verdana" w:eastAsia="Times New Roman" w:hAnsi="Verdana"/>
          <w:b/>
          <w:sz w:val="18"/>
          <w:szCs w:val="18"/>
          <w:lang w:eastAsia="pl-PL"/>
        </w:rPr>
        <w:t>.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……………………………………………..</w:t>
      </w:r>
    </w:p>
    <w:p w14:paraId="2FC102A7" w14:textId="77777777" w:rsidR="0090324B" w:rsidRPr="00A57877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  <w:t>(data i podpis, stanowisko)</w:t>
      </w:r>
    </w:p>
    <w:p w14:paraId="1A8F8754" w14:textId="77777777" w:rsidR="0090324B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F476002" w14:textId="77777777" w:rsidR="009E0C38" w:rsidRDefault="009E0C38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403AF2EF" w14:textId="77777777" w:rsidR="009E0C38" w:rsidRPr="00A57877" w:rsidRDefault="009E0C38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30869C3B" w14:textId="77777777" w:rsidR="0090324B" w:rsidRPr="00A57877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Członek komisji:                   ……………………………………………</w:t>
      </w:r>
    </w:p>
    <w:p w14:paraId="3724625E" w14:textId="77777777" w:rsidR="0090324B" w:rsidRPr="00A57877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    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(data i podpis, stanowisko)</w:t>
      </w:r>
    </w:p>
    <w:p w14:paraId="09DE8F50" w14:textId="77777777" w:rsidR="0090324B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3A2C9767" w14:textId="77777777" w:rsidR="009E0C38" w:rsidRPr="00A57877" w:rsidRDefault="009E0C38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5BB90BC1" w14:textId="77777777" w:rsidR="0090324B" w:rsidRPr="00A57877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6504D3F0" w14:textId="77777777" w:rsidR="0090324B" w:rsidRPr="00A57877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Członek komisji:                  …………………………………………….</w:t>
      </w:r>
    </w:p>
    <w:p w14:paraId="05437C74" w14:textId="77777777" w:rsidR="0090324B" w:rsidRPr="00A57877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  <w:t>(data i podpis, stanowisko)</w:t>
      </w:r>
    </w:p>
    <w:sectPr w:rsidR="0090324B" w:rsidRPr="00A57877" w:rsidSect="009032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18" w:bottom="1077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AA2F7" w14:textId="77777777" w:rsidR="00C6431D" w:rsidRDefault="00C6431D" w:rsidP="00FA32E4">
      <w:pPr>
        <w:spacing w:after="0" w:line="240" w:lineRule="auto"/>
      </w:pPr>
      <w:r>
        <w:separator/>
      </w:r>
    </w:p>
  </w:endnote>
  <w:endnote w:type="continuationSeparator" w:id="0">
    <w:p w14:paraId="09A00972" w14:textId="77777777" w:rsidR="00C6431D" w:rsidRDefault="00C6431D" w:rsidP="00FA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C94D9" w14:textId="77777777" w:rsidR="0087161E" w:rsidRDefault="008716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402A6" w14:textId="77777777" w:rsidR="0087161E" w:rsidRDefault="0087161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6301B" w14:textId="77777777" w:rsidR="0089455B" w:rsidRPr="00D50232" w:rsidRDefault="0089455B" w:rsidP="00D50232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CC720B">
      <w:rPr>
        <w:rFonts w:ascii="Verdana" w:hAnsi="Verdana"/>
        <w:sz w:val="16"/>
        <w:szCs w:val="16"/>
      </w:rPr>
      <w:t xml:space="preserve">str. </w:t>
    </w:r>
    <w:r>
      <w:rPr>
        <w:rFonts w:ascii="Verdana" w:hAnsi="Verdana"/>
        <w:sz w:val="16"/>
        <w:szCs w:val="16"/>
      </w:rPr>
      <w:t>2</w:t>
    </w:r>
    <w:r w:rsidRPr="00CC720B">
      <w:rPr>
        <w:rFonts w:ascii="Verdana" w:hAnsi="Verdana"/>
        <w:sz w:val="16"/>
        <w:szCs w:val="16"/>
      </w:rPr>
      <w:t>/</w:t>
    </w:r>
    <w:r>
      <w:rPr>
        <w:rFonts w:ascii="Verdana" w:hAnsi="Verdana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0A0E97" w14:textId="77777777" w:rsidR="00C6431D" w:rsidRDefault="00C6431D" w:rsidP="00FA32E4">
      <w:pPr>
        <w:spacing w:after="0" w:line="240" w:lineRule="auto"/>
      </w:pPr>
      <w:r>
        <w:separator/>
      </w:r>
    </w:p>
  </w:footnote>
  <w:footnote w:type="continuationSeparator" w:id="0">
    <w:p w14:paraId="2A9F87B4" w14:textId="77777777" w:rsidR="00C6431D" w:rsidRDefault="00C6431D" w:rsidP="00FA3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93824" w14:textId="77777777" w:rsidR="0087161E" w:rsidRDefault="008716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1BF15" w14:textId="77777777" w:rsidR="0089455B" w:rsidRDefault="0087161E" w:rsidP="000C5273">
    <w:pPr>
      <w:pStyle w:val="Nagwek"/>
      <w:jc w:val="right"/>
    </w:pPr>
    <w:r w:rsidRPr="0087161E">
      <w:rPr>
        <w:noProof/>
        <w:lang w:eastAsia="pl-PL"/>
      </w:rPr>
      <w:drawing>
        <wp:inline distT="0" distB="0" distL="0" distR="0" wp14:anchorId="6BFC9A39" wp14:editId="54B55CB0">
          <wp:extent cx="5759450" cy="713105"/>
          <wp:effectExtent l="19050" t="0" r="0" b="0"/>
          <wp:docPr id="2" name="Obraz 2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1CD13" w14:textId="77777777" w:rsidR="0087161E" w:rsidRDefault="008716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43A"/>
    <w:multiLevelType w:val="hybridMultilevel"/>
    <w:tmpl w:val="BD4A72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B57788"/>
    <w:multiLevelType w:val="hybridMultilevel"/>
    <w:tmpl w:val="6966FFDE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E7B5B8B"/>
    <w:multiLevelType w:val="hybridMultilevel"/>
    <w:tmpl w:val="5444418A"/>
    <w:lvl w:ilvl="0" w:tplc="01EC2B10">
      <w:start w:val="1"/>
      <w:numFmt w:val="bullet"/>
      <w:lvlText w:val=""/>
      <w:lvlJc w:val="left"/>
      <w:pPr>
        <w:tabs>
          <w:tab w:val="num" w:pos="760"/>
        </w:tabs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660762BF"/>
    <w:multiLevelType w:val="hybridMultilevel"/>
    <w:tmpl w:val="85A8DD70"/>
    <w:lvl w:ilvl="0" w:tplc="1C4045AE">
      <w:start w:val="1"/>
      <w:numFmt w:val="decimal"/>
      <w:lvlText w:val="%1."/>
      <w:lvlJc w:val="left"/>
      <w:pPr>
        <w:tabs>
          <w:tab w:val="num" w:pos="357"/>
        </w:tabs>
        <w:ind w:left="141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6C695949"/>
    <w:multiLevelType w:val="hybridMultilevel"/>
    <w:tmpl w:val="2514EB06"/>
    <w:lvl w:ilvl="0" w:tplc="3CE6A882">
      <w:start w:val="1"/>
      <w:numFmt w:val="decimal"/>
      <w:pStyle w:val="Punkt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227"/>
  <w:hyphenationZone w:val="425"/>
  <w:drawingGridHorizontalSpacing w:val="110"/>
  <w:displayHorizontalDrawingGridEvery w:val="2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66A"/>
    <w:rsid w:val="00022735"/>
    <w:rsid w:val="000246D0"/>
    <w:rsid w:val="00036DBB"/>
    <w:rsid w:val="00037184"/>
    <w:rsid w:val="00040F47"/>
    <w:rsid w:val="00044C2B"/>
    <w:rsid w:val="00056750"/>
    <w:rsid w:val="0006232C"/>
    <w:rsid w:val="00065F71"/>
    <w:rsid w:val="00073618"/>
    <w:rsid w:val="00091B74"/>
    <w:rsid w:val="000A64F1"/>
    <w:rsid w:val="000B2ABA"/>
    <w:rsid w:val="000B35EB"/>
    <w:rsid w:val="000B6D2E"/>
    <w:rsid w:val="000B742B"/>
    <w:rsid w:val="000C0102"/>
    <w:rsid w:val="000C0758"/>
    <w:rsid w:val="000C5273"/>
    <w:rsid w:val="000D5141"/>
    <w:rsid w:val="000F3880"/>
    <w:rsid w:val="000F75CE"/>
    <w:rsid w:val="00106CD9"/>
    <w:rsid w:val="001109A5"/>
    <w:rsid w:val="00112722"/>
    <w:rsid w:val="0012009E"/>
    <w:rsid w:val="00125691"/>
    <w:rsid w:val="00130420"/>
    <w:rsid w:val="001324C1"/>
    <w:rsid w:val="00135299"/>
    <w:rsid w:val="00141783"/>
    <w:rsid w:val="001518A9"/>
    <w:rsid w:val="00153142"/>
    <w:rsid w:val="001549A3"/>
    <w:rsid w:val="0016402D"/>
    <w:rsid w:val="00164A1D"/>
    <w:rsid w:val="00175FF0"/>
    <w:rsid w:val="00181DE5"/>
    <w:rsid w:val="001867C7"/>
    <w:rsid w:val="00190422"/>
    <w:rsid w:val="001978F1"/>
    <w:rsid w:val="001A22A1"/>
    <w:rsid w:val="001A4ED8"/>
    <w:rsid w:val="001A7A17"/>
    <w:rsid w:val="001B0E9F"/>
    <w:rsid w:val="001B143E"/>
    <w:rsid w:val="001B1B0F"/>
    <w:rsid w:val="001C293A"/>
    <w:rsid w:val="001C3F21"/>
    <w:rsid w:val="001C5E45"/>
    <w:rsid w:val="001D596B"/>
    <w:rsid w:val="001D7CE5"/>
    <w:rsid w:val="001E29B9"/>
    <w:rsid w:val="001F1D90"/>
    <w:rsid w:val="001F7B48"/>
    <w:rsid w:val="0020063A"/>
    <w:rsid w:val="0020232A"/>
    <w:rsid w:val="00205892"/>
    <w:rsid w:val="00211657"/>
    <w:rsid w:val="00212970"/>
    <w:rsid w:val="002210E7"/>
    <w:rsid w:val="00221D55"/>
    <w:rsid w:val="002334CC"/>
    <w:rsid w:val="0023519A"/>
    <w:rsid w:val="00235DD0"/>
    <w:rsid w:val="00247E2C"/>
    <w:rsid w:val="002708EC"/>
    <w:rsid w:val="00272964"/>
    <w:rsid w:val="00274B7D"/>
    <w:rsid w:val="002772B2"/>
    <w:rsid w:val="00280DC5"/>
    <w:rsid w:val="002819D2"/>
    <w:rsid w:val="00282BDB"/>
    <w:rsid w:val="00290C31"/>
    <w:rsid w:val="002978F0"/>
    <w:rsid w:val="002A20DB"/>
    <w:rsid w:val="002A68CF"/>
    <w:rsid w:val="002A6B8A"/>
    <w:rsid w:val="002B2D31"/>
    <w:rsid w:val="002B4441"/>
    <w:rsid w:val="002B62E9"/>
    <w:rsid w:val="002B6DDC"/>
    <w:rsid w:val="002C75E4"/>
    <w:rsid w:val="003211D7"/>
    <w:rsid w:val="00322458"/>
    <w:rsid w:val="00336206"/>
    <w:rsid w:val="0035094C"/>
    <w:rsid w:val="00355FC0"/>
    <w:rsid w:val="003660D6"/>
    <w:rsid w:val="00375336"/>
    <w:rsid w:val="00375F0F"/>
    <w:rsid w:val="00380397"/>
    <w:rsid w:val="0038566A"/>
    <w:rsid w:val="0039222C"/>
    <w:rsid w:val="00392F59"/>
    <w:rsid w:val="00395D9C"/>
    <w:rsid w:val="003A1648"/>
    <w:rsid w:val="003B5F7A"/>
    <w:rsid w:val="003C4A8C"/>
    <w:rsid w:val="003D0057"/>
    <w:rsid w:val="003E0D5D"/>
    <w:rsid w:val="003E51E6"/>
    <w:rsid w:val="003F02E6"/>
    <w:rsid w:val="003F1A19"/>
    <w:rsid w:val="003F5341"/>
    <w:rsid w:val="003F5889"/>
    <w:rsid w:val="003F6AC3"/>
    <w:rsid w:val="00403A06"/>
    <w:rsid w:val="00403B9E"/>
    <w:rsid w:val="00412748"/>
    <w:rsid w:val="00415967"/>
    <w:rsid w:val="00424177"/>
    <w:rsid w:val="0043715D"/>
    <w:rsid w:val="00440C1C"/>
    <w:rsid w:val="0044429B"/>
    <w:rsid w:val="0044617C"/>
    <w:rsid w:val="004525FF"/>
    <w:rsid w:val="0045413E"/>
    <w:rsid w:val="00462407"/>
    <w:rsid w:val="0046332E"/>
    <w:rsid w:val="00474EDE"/>
    <w:rsid w:val="00477569"/>
    <w:rsid w:val="00477CC2"/>
    <w:rsid w:val="00482E6A"/>
    <w:rsid w:val="00496A8E"/>
    <w:rsid w:val="00497605"/>
    <w:rsid w:val="004B7C67"/>
    <w:rsid w:val="004C0234"/>
    <w:rsid w:val="004C2242"/>
    <w:rsid w:val="004D4E6F"/>
    <w:rsid w:val="004E774F"/>
    <w:rsid w:val="004F22CE"/>
    <w:rsid w:val="004F2CFC"/>
    <w:rsid w:val="00504DA2"/>
    <w:rsid w:val="00505A41"/>
    <w:rsid w:val="00506399"/>
    <w:rsid w:val="00533AEA"/>
    <w:rsid w:val="0054400A"/>
    <w:rsid w:val="005452F7"/>
    <w:rsid w:val="0054755F"/>
    <w:rsid w:val="005720D3"/>
    <w:rsid w:val="00583579"/>
    <w:rsid w:val="00587FBE"/>
    <w:rsid w:val="0059323E"/>
    <w:rsid w:val="00593DAB"/>
    <w:rsid w:val="00594212"/>
    <w:rsid w:val="005A3BE7"/>
    <w:rsid w:val="005A4E48"/>
    <w:rsid w:val="005B5D1A"/>
    <w:rsid w:val="005E7CF9"/>
    <w:rsid w:val="005F012D"/>
    <w:rsid w:val="005F7917"/>
    <w:rsid w:val="0060147C"/>
    <w:rsid w:val="00602051"/>
    <w:rsid w:val="006103C4"/>
    <w:rsid w:val="00610432"/>
    <w:rsid w:val="006107E2"/>
    <w:rsid w:val="0061206B"/>
    <w:rsid w:val="0062142B"/>
    <w:rsid w:val="006226CC"/>
    <w:rsid w:val="00626BD8"/>
    <w:rsid w:val="00627D50"/>
    <w:rsid w:val="0064059A"/>
    <w:rsid w:val="00642A88"/>
    <w:rsid w:val="00645213"/>
    <w:rsid w:val="00646756"/>
    <w:rsid w:val="00654BDB"/>
    <w:rsid w:val="00660104"/>
    <w:rsid w:val="0066347D"/>
    <w:rsid w:val="00663890"/>
    <w:rsid w:val="0066404A"/>
    <w:rsid w:val="00666561"/>
    <w:rsid w:val="00677DCF"/>
    <w:rsid w:val="00683DA3"/>
    <w:rsid w:val="00695F44"/>
    <w:rsid w:val="006A0B72"/>
    <w:rsid w:val="006A516A"/>
    <w:rsid w:val="006B1F5A"/>
    <w:rsid w:val="006B49B1"/>
    <w:rsid w:val="006C15B8"/>
    <w:rsid w:val="006F4F3C"/>
    <w:rsid w:val="006F52C6"/>
    <w:rsid w:val="00706653"/>
    <w:rsid w:val="00714F34"/>
    <w:rsid w:val="00721F3A"/>
    <w:rsid w:val="0073280A"/>
    <w:rsid w:val="007366E1"/>
    <w:rsid w:val="00763882"/>
    <w:rsid w:val="00773756"/>
    <w:rsid w:val="00776F81"/>
    <w:rsid w:val="00780951"/>
    <w:rsid w:val="007859C0"/>
    <w:rsid w:val="00786A26"/>
    <w:rsid w:val="0078719E"/>
    <w:rsid w:val="00792C44"/>
    <w:rsid w:val="00794F84"/>
    <w:rsid w:val="007A6845"/>
    <w:rsid w:val="007B47DD"/>
    <w:rsid w:val="007B57A1"/>
    <w:rsid w:val="007B5B91"/>
    <w:rsid w:val="007B6EA3"/>
    <w:rsid w:val="007E0D4E"/>
    <w:rsid w:val="007E29B6"/>
    <w:rsid w:val="007E7452"/>
    <w:rsid w:val="007F171F"/>
    <w:rsid w:val="00802FDF"/>
    <w:rsid w:val="0082623B"/>
    <w:rsid w:val="0084004C"/>
    <w:rsid w:val="0084290F"/>
    <w:rsid w:val="00851AC3"/>
    <w:rsid w:val="00852471"/>
    <w:rsid w:val="008705A6"/>
    <w:rsid w:val="0087161E"/>
    <w:rsid w:val="00872206"/>
    <w:rsid w:val="008803A2"/>
    <w:rsid w:val="00880CE4"/>
    <w:rsid w:val="00894524"/>
    <w:rsid w:val="0089455B"/>
    <w:rsid w:val="008964DC"/>
    <w:rsid w:val="008A4A57"/>
    <w:rsid w:val="008B1AA6"/>
    <w:rsid w:val="008C167F"/>
    <w:rsid w:val="008C19B4"/>
    <w:rsid w:val="008C3D3E"/>
    <w:rsid w:val="008C61F3"/>
    <w:rsid w:val="008D1E93"/>
    <w:rsid w:val="008D3EE3"/>
    <w:rsid w:val="008D73B1"/>
    <w:rsid w:val="008E781C"/>
    <w:rsid w:val="0090324B"/>
    <w:rsid w:val="009072F1"/>
    <w:rsid w:val="009076A7"/>
    <w:rsid w:val="00920C88"/>
    <w:rsid w:val="0092626B"/>
    <w:rsid w:val="0093553D"/>
    <w:rsid w:val="00936B48"/>
    <w:rsid w:val="00936D55"/>
    <w:rsid w:val="009379D3"/>
    <w:rsid w:val="00941050"/>
    <w:rsid w:val="00944177"/>
    <w:rsid w:val="009543D6"/>
    <w:rsid w:val="00961F2D"/>
    <w:rsid w:val="00966550"/>
    <w:rsid w:val="00967F48"/>
    <w:rsid w:val="009751A8"/>
    <w:rsid w:val="0097666C"/>
    <w:rsid w:val="00982587"/>
    <w:rsid w:val="00985AD0"/>
    <w:rsid w:val="00985BD7"/>
    <w:rsid w:val="00990B05"/>
    <w:rsid w:val="009977FE"/>
    <w:rsid w:val="009A0900"/>
    <w:rsid w:val="009A47C7"/>
    <w:rsid w:val="009A6BE2"/>
    <w:rsid w:val="009A7EDA"/>
    <w:rsid w:val="009C06C6"/>
    <w:rsid w:val="009C1266"/>
    <w:rsid w:val="009C554B"/>
    <w:rsid w:val="009C72BE"/>
    <w:rsid w:val="009D410D"/>
    <w:rsid w:val="009D54F1"/>
    <w:rsid w:val="009D6AA0"/>
    <w:rsid w:val="009E0C38"/>
    <w:rsid w:val="009E107C"/>
    <w:rsid w:val="009E4883"/>
    <w:rsid w:val="009F7FA0"/>
    <w:rsid w:val="00A00D3B"/>
    <w:rsid w:val="00A05FB5"/>
    <w:rsid w:val="00A23E20"/>
    <w:rsid w:val="00A304FD"/>
    <w:rsid w:val="00A4430C"/>
    <w:rsid w:val="00A446D8"/>
    <w:rsid w:val="00A45C68"/>
    <w:rsid w:val="00A53041"/>
    <w:rsid w:val="00A57877"/>
    <w:rsid w:val="00A70FBC"/>
    <w:rsid w:val="00A851BD"/>
    <w:rsid w:val="00A86D78"/>
    <w:rsid w:val="00AA4883"/>
    <w:rsid w:val="00AA7E03"/>
    <w:rsid w:val="00AB6B17"/>
    <w:rsid w:val="00AC40E2"/>
    <w:rsid w:val="00AC4E11"/>
    <w:rsid w:val="00AD29B3"/>
    <w:rsid w:val="00AE35BD"/>
    <w:rsid w:val="00AF4864"/>
    <w:rsid w:val="00AF564F"/>
    <w:rsid w:val="00B053DD"/>
    <w:rsid w:val="00B0632F"/>
    <w:rsid w:val="00B21326"/>
    <w:rsid w:val="00B21F7E"/>
    <w:rsid w:val="00B337CA"/>
    <w:rsid w:val="00B37F57"/>
    <w:rsid w:val="00B41A68"/>
    <w:rsid w:val="00B45756"/>
    <w:rsid w:val="00B46973"/>
    <w:rsid w:val="00B50A65"/>
    <w:rsid w:val="00B51DA7"/>
    <w:rsid w:val="00B56E28"/>
    <w:rsid w:val="00B60A0A"/>
    <w:rsid w:val="00B677A1"/>
    <w:rsid w:val="00B84BF5"/>
    <w:rsid w:val="00B95216"/>
    <w:rsid w:val="00B95C67"/>
    <w:rsid w:val="00BA2B74"/>
    <w:rsid w:val="00BB5BAA"/>
    <w:rsid w:val="00BB67A9"/>
    <w:rsid w:val="00BC2658"/>
    <w:rsid w:val="00BC42AF"/>
    <w:rsid w:val="00BC5E49"/>
    <w:rsid w:val="00BD7F70"/>
    <w:rsid w:val="00BE0DB5"/>
    <w:rsid w:val="00BE2FA7"/>
    <w:rsid w:val="00BE467B"/>
    <w:rsid w:val="00C22262"/>
    <w:rsid w:val="00C25620"/>
    <w:rsid w:val="00C355C7"/>
    <w:rsid w:val="00C53F1A"/>
    <w:rsid w:val="00C552E9"/>
    <w:rsid w:val="00C6431D"/>
    <w:rsid w:val="00C64BA4"/>
    <w:rsid w:val="00C66878"/>
    <w:rsid w:val="00C67004"/>
    <w:rsid w:val="00C72253"/>
    <w:rsid w:val="00C73232"/>
    <w:rsid w:val="00C8105F"/>
    <w:rsid w:val="00C86035"/>
    <w:rsid w:val="00C867D5"/>
    <w:rsid w:val="00CA3D5B"/>
    <w:rsid w:val="00CB13FE"/>
    <w:rsid w:val="00CB70D3"/>
    <w:rsid w:val="00CC7DAD"/>
    <w:rsid w:val="00CD2C40"/>
    <w:rsid w:val="00CD3DA9"/>
    <w:rsid w:val="00CD5E14"/>
    <w:rsid w:val="00CE36A8"/>
    <w:rsid w:val="00CE73CA"/>
    <w:rsid w:val="00D001EB"/>
    <w:rsid w:val="00D02840"/>
    <w:rsid w:val="00D02AE3"/>
    <w:rsid w:val="00D074B7"/>
    <w:rsid w:val="00D1089A"/>
    <w:rsid w:val="00D11B60"/>
    <w:rsid w:val="00D16128"/>
    <w:rsid w:val="00D16664"/>
    <w:rsid w:val="00D21AFC"/>
    <w:rsid w:val="00D22F76"/>
    <w:rsid w:val="00D30A5E"/>
    <w:rsid w:val="00D30F91"/>
    <w:rsid w:val="00D3184C"/>
    <w:rsid w:val="00D50232"/>
    <w:rsid w:val="00D604C9"/>
    <w:rsid w:val="00D675E7"/>
    <w:rsid w:val="00D71D98"/>
    <w:rsid w:val="00D8372B"/>
    <w:rsid w:val="00D95179"/>
    <w:rsid w:val="00D96AF9"/>
    <w:rsid w:val="00DA339D"/>
    <w:rsid w:val="00DB6C84"/>
    <w:rsid w:val="00DB7CD6"/>
    <w:rsid w:val="00DC34C7"/>
    <w:rsid w:val="00DD48AA"/>
    <w:rsid w:val="00DD600A"/>
    <w:rsid w:val="00DE6EB2"/>
    <w:rsid w:val="00E0146A"/>
    <w:rsid w:val="00E157C5"/>
    <w:rsid w:val="00E15A44"/>
    <w:rsid w:val="00E20ED1"/>
    <w:rsid w:val="00E221CB"/>
    <w:rsid w:val="00E3768F"/>
    <w:rsid w:val="00E37E72"/>
    <w:rsid w:val="00E40ECB"/>
    <w:rsid w:val="00E47D52"/>
    <w:rsid w:val="00E51B5E"/>
    <w:rsid w:val="00E52423"/>
    <w:rsid w:val="00E643B8"/>
    <w:rsid w:val="00E647C2"/>
    <w:rsid w:val="00E725E9"/>
    <w:rsid w:val="00E75FF9"/>
    <w:rsid w:val="00E879C4"/>
    <w:rsid w:val="00E87F24"/>
    <w:rsid w:val="00E9095C"/>
    <w:rsid w:val="00E90F3C"/>
    <w:rsid w:val="00E91DB5"/>
    <w:rsid w:val="00E937F2"/>
    <w:rsid w:val="00EA17DB"/>
    <w:rsid w:val="00EC0421"/>
    <w:rsid w:val="00EC249F"/>
    <w:rsid w:val="00EC3993"/>
    <w:rsid w:val="00ED5DAC"/>
    <w:rsid w:val="00EF1B2C"/>
    <w:rsid w:val="00F035E7"/>
    <w:rsid w:val="00F10753"/>
    <w:rsid w:val="00F22936"/>
    <w:rsid w:val="00F24BF0"/>
    <w:rsid w:val="00F2574E"/>
    <w:rsid w:val="00F25F50"/>
    <w:rsid w:val="00F33973"/>
    <w:rsid w:val="00F3399C"/>
    <w:rsid w:val="00F41E7F"/>
    <w:rsid w:val="00F50C20"/>
    <w:rsid w:val="00F57B4A"/>
    <w:rsid w:val="00F658C4"/>
    <w:rsid w:val="00F65A97"/>
    <w:rsid w:val="00F70877"/>
    <w:rsid w:val="00F735C5"/>
    <w:rsid w:val="00F80A77"/>
    <w:rsid w:val="00F83206"/>
    <w:rsid w:val="00F83FA9"/>
    <w:rsid w:val="00F84EBC"/>
    <w:rsid w:val="00F8600D"/>
    <w:rsid w:val="00F94A3B"/>
    <w:rsid w:val="00FA08A0"/>
    <w:rsid w:val="00FA32E4"/>
    <w:rsid w:val="00FB45A3"/>
    <w:rsid w:val="00FB6274"/>
    <w:rsid w:val="00FB6DB1"/>
    <w:rsid w:val="00FC0FCB"/>
    <w:rsid w:val="00FC2709"/>
    <w:rsid w:val="00FC336D"/>
    <w:rsid w:val="00FD53BE"/>
    <w:rsid w:val="00FD5C9F"/>
    <w:rsid w:val="00FD6428"/>
    <w:rsid w:val="00FE3E4E"/>
    <w:rsid w:val="00FE4598"/>
    <w:rsid w:val="00FF265E"/>
    <w:rsid w:val="00FF27E5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089"/>
    <o:shapelayout v:ext="edit">
      <o:idmap v:ext="edit" data="1"/>
    </o:shapelayout>
  </w:shapeDefaults>
  <w:decimalSymbol w:val=","/>
  <w:listSeparator w:val=";"/>
  <w14:docId w14:val="5A1FA7B3"/>
  <w15:docId w15:val="{21EFDB3E-7631-480A-A0D5-5DEC94D98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107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E107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07C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A32E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A32E4"/>
    <w:rPr>
      <w:rFonts w:ascii="Calibri" w:eastAsia="Calibri" w:hAnsi="Calibri" w:cs="Times New Roman"/>
    </w:rPr>
  </w:style>
  <w:style w:type="paragraph" w:customStyle="1" w:styleId="Ustp">
    <w:name w:val="Ustęp"/>
    <w:basedOn w:val="Tekstpodstawowy"/>
    <w:qFormat/>
    <w:rsid w:val="00282BDB"/>
    <w:pPr>
      <w:numPr>
        <w:numId w:val="3"/>
      </w:numPr>
      <w:spacing w:before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Punkt">
    <w:name w:val="Punkt"/>
    <w:basedOn w:val="Normalny"/>
    <w:qFormat/>
    <w:rsid w:val="00282BDB"/>
    <w:pPr>
      <w:numPr>
        <w:numId w:val="4"/>
      </w:numPr>
      <w:spacing w:before="120" w:after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2B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82BDB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51B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7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zory%20pism\zgoda%20na%20wyd&#322;u&#380;enie%20terminu%20dostarczenia%20dokument&#243;w%20niezb&#281;dnych%20do%20podpisania%20umowy%20-%201.2.1%20-%20ver.%2002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39468-9076-4967-A555-5365F0C5B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zgoda na wydłużenie terminu dostarczenia dokumentów niezbędnych do podpisania umowy - 1.2.1 - ver. 02.dotx</Template>
  <TotalTime>41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protokołu o komisyjnym zniszczeniu weksla</dc:title>
  <dc:creator> </dc:creator>
  <cp:keywords/>
  <dc:description/>
  <cp:lastModifiedBy>michal.mol</cp:lastModifiedBy>
  <cp:revision>56</cp:revision>
  <cp:lastPrinted>2015-11-06T12:13:00Z</cp:lastPrinted>
  <dcterms:created xsi:type="dcterms:W3CDTF">2015-07-03T07:54:00Z</dcterms:created>
  <dcterms:modified xsi:type="dcterms:W3CDTF">2021-07-20T12:34:00Z</dcterms:modified>
</cp:coreProperties>
</file>